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Bicester and Woodstock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Bicester and Woodstock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Bicester and Woodstock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Bicester and Woodstock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Bicester and Woodstock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Bicester and Woodstock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Bicester and Woodstock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Bicester and Woodstock is estimated to be </w:t>
      </w:r>
      <w:r w:rsidRPr="00773DF7">
        <w:rPr>
          <w:rFonts w:ascii="Libre Franklin Light" w:eastAsia="Times New Roman" w:hAnsi="Libre Franklin Light" w:cs="Calibri Light"/>
          <w:b/>
          <w:bCs/>
          <w:color w:val="C45911" w:themeColor="accent2" w:themeShade="BF"/>
        </w:rPr>
        <w:t xml:space="preserve">£1,294,596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Bicester and Woodstock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Bicester and Woodstock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Bicester and Woodstock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Bicester and Woodstock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cester and Woodst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Bicester and Woodstock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cester and Woodst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Bicester and Woodstock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Bicester and Woodstock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cester and Woodst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Bicester and Woodstock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Bicester and Woodstock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Bicester and Woodstock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Bicester and Woodstock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Bicester and Woodstock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Bicester and Woodstock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£1,294,596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Bicester and Woodstock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£436,088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£781,287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£1,294,596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Bicester and Woodstock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Bicester and Woodstock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Bicester and Woodstock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Bicester and Woodstock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Bicester and Woodstock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Bicester and Woodstock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Bicester and Woodstock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Bicester and Woodstock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Bicester and Woodstock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Bicester and Woodstock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Bicester and Woodstock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Bicester and Woodstock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23B7E9E-275F-4286-A4EE-4FD70BFC91A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